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39D95" w14:textId="77777777" w:rsidR="003D32D4" w:rsidRDefault="003D32D4" w:rsidP="003D32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POTTER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4A121EA" w14:textId="77777777" w:rsidR="003D32D4" w:rsidRDefault="003D32D4" w:rsidP="003D32D4">
      <w:pPr>
        <w:rPr>
          <w:rFonts w:ascii="Times New Roman" w:hAnsi="Times New Roman" w:cs="Times New Roman"/>
        </w:rPr>
      </w:pPr>
    </w:p>
    <w:p w14:paraId="249EDE1C" w14:textId="77777777" w:rsidR="003D32D4" w:rsidRDefault="003D32D4" w:rsidP="003D32D4">
      <w:pPr>
        <w:rPr>
          <w:rFonts w:ascii="Times New Roman" w:hAnsi="Times New Roman" w:cs="Times New Roman"/>
        </w:rPr>
      </w:pPr>
    </w:p>
    <w:p w14:paraId="7DBB9250" w14:textId="77777777" w:rsidR="003D32D4" w:rsidRDefault="003D32D4" w:rsidP="003D32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Horne of Coventry(q.v.) and </w:t>
      </w:r>
    </w:p>
    <w:p w14:paraId="1FE90578" w14:textId="77777777" w:rsidR="003D32D4" w:rsidRDefault="003D32D4" w:rsidP="003D32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Reymond</w:t>
      </w:r>
      <w:proofErr w:type="spellEnd"/>
      <w:r>
        <w:rPr>
          <w:rFonts w:ascii="Times New Roman" w:hAnsi="Times New Roman" w:cs="Times New Roman"/>
        </w:rPr>
        <w:t xml:space="preserve"> of Frankton, Warwickshire(q.v.).</w:t>
      </w:r>
    </w:p>
    <w:p w14:paraId="4983908E" w14:textId="77777777" w:rsidR="003D32D4" w:rsidRDefault="003D32D4" w:rsidP="003D32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55C7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74D67C2" w14:textId="77777777" w:rsidR="003D32D4" w:rsidRDefault="003D32D4" w:rsidP="003D32D4">
      <w:pPr>
        <w:rPr>
          <w:rFonts w:ascii="Times New Roman" w:hAnsi="Times New Roman" w:cs="Times New Roman"/>
        </w:rPr>
      </w:pPr>
    </w:p>
    <w:p w14:paraId="4F9264F4" w14:textId="77777777" w:rsidR="003D32D4" w:rsidRDefault="003D32D4" w:rsidP="003D32D4">
      <w:pPr>
        <w:rPr>
          <w:rFonts w:ascii="Times New Roman" w:hAnsi="Times New Roman" w:cs="Times New Roman"/>
        </w:rPr>
      </w:pPr>
    </w:p>
    <w:p w14:paraId="3E37B890" w14:textId="77777777" w:rsidR="003D32D4" w:rsidRDefault="003D32D4" w:rsidP="003D32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October 2018</w:t>
      </w:r>
    </w:p>
    <w:p w14:paraId="7AB03092" w14:textId="77777777" w:rsidR="006B2F86" w:rsidRPr="00E71FC3" w:rsidRDefault="003D32D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B3DCC" w14:textId="77777777" w:rsidR="003D32D4" w:rsidRDefault="003D32D4" w:rsidP="00E71FC3">
      <w:r>
        <w:separator/>
      </w:r>
    </w:p>
  </w:endnote>
  <w:endnote w:type="continuationSeparator" w:id="0">
    <w:p w14:paraId="56FC6056" w14:textId="77777777" w:rsidR="003D32D4" w:rsidRDefault="003D32D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80BB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7E9B6" w14:textId="77777777" w:rsidR="003D32D4" w:rsidRDefault="003D32D4" w:rsidP="00E71FC3">
      <w:r>
        <w:separator/>
      </w:r>
    </w:p>
  </w:footnote>
  <w:footnote w:type="continuationSeparator" w:id="0">
    <w:p w14:paraId="48572DC0" w14:textId="77777777" w:rsidR="003D32D4" w:rsidRDefault="003D32D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2D4"/>
    <w:rsid w:val="001A7C09"/>
    <w:rsid w:val="003D32D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A5B93"/>
  <w15:chartTrackingRefBased/>
  <w15:docId w15:val="{F36A0764-5312-4A20-BD69-F2E967E8F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32D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D32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2018-11-08T22:44:00Z</dcterms:created>
  <dcterms:modified xsi:type="dcterms:W3CDTF">2018-11-08T22:44:00Z</dcterms:modified>
</cp:coreProperties>
</file>